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ajorEastAsia" w:hAnsiTheme="minorHAnsi" w:cstheme="majorBidi"/>
          <w:b/>
          <w:bCs/>
          <w:sz w:val="32"/>
          <w:szCs w:val="28"/>
        </w:rPr>
        <w:alias w:val="Title"/>
        <w:id w:val="7018082"/>
        <w:placeholder>
          <w:docPart w:val="84448816E95B4BF2A303110B26F077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CA0111A" w14:textId="43B9C887" w:rsidR="003556D0" w:rsidRPr="00234616" w:rsidRDefault="0078765D" w:rsidP="00234616">
          <w:pPr>
            <w:spacing w:before="360"/>
            <w:rPr>
              <w:b/>
              <w:sz w:val="32"/>
            </w:rPr>
          </w:pPr>
          <w:r w:rsidRPr="00234616">
            <w:rPr>
              <w:rFonts w:asciiTheme="minorHAnsi" w:eastAsiaTheme="majorEastAsia" w:hAnsiTheme="minorHAnsi" w:cstheme="majorBidi"/>
              <w:b/>
              <w:bCs/>
              <w:sz w:val="32"/>
              <w:szCs w:val="28"/>
            </w:rPr>
            <w:t>Tilbyders avvik</w:t>
          </w:r>
        </w:p>
      </w:sdtContent>
    </w:sdt>
    <w:p w14:paraId="6CAAA967" w14:textId="4F80EE06" w:rsidR="0078765D" w:rsidRPr="0078765D" w:rsidRDefault="0078765D" w:rsidP="00234616">
      <w:pPr>
        <w:pStyle w:val="Brdtekst"/>
      </w:pPr>
      <w:r w:rsidRPr="00F46CF1">
        <w:t xml:space="preserve">Dersom </w:t>
      </w:r>
      <w:r>
        <w:t xml:space="preserve">tilbudet inneholder </w:t>
      </w:r>
      <w:r w:rsidRPr="00F46CF1">
        <w:t>avvik fra</w:t>
      </w:r>
      <w:r>
        <w:t xml:space="preserve"> </w:t>
      </w:r>
      <w:r w:rsidR="002452DA">
        <w:t>konkurransegrunnlaget,</w:t>
      </w:r>
      <w:r w:rsidRPr="00F46CF1">
        <w:t xml:space="preserve"> skal det oppgis samlet i dette vedlegg. For hvert enkelt avvik skal </w:t>
      </w:r>
      <w:r>
        <w:t xml:space="preserve">en </w:t>
      </w:r>
      <w:r w:rsidRPr="00F46CF1">
        <w:t>tabell fylles ut</w:t>
      </w:r>
      <w:r>
        <w:t>.</w:t>
      </w:r>
      <w:r w:rsidR="00234616">
        <w:t xml:space="preserve"> </w:t>
      </w:r>
      <w:r w:rsidR="00234616">
        <w:rPr>
          <w:rFonts w:cs="Arial"/>
          <w:color w:val="000000"/>
        </w:rPr>
        <w:t xml:space="preserve">Avvik skal angis presist og entydig slik at oppdragsgiveren kan evaluere tilbudet uten å ta kontakt med tilbyderen. Tilbud som inneholder vesentlige avvik fra </w:t>
      </w:r>
      <w:r w:rsidR="00234616">
        <w:t>konkurransegrunnlaget</w:t>
      </w:r>
      <w:r w:rsidR="00234616" w:rsidRPr="00F46CF1">
        <w:t xml:space="preserve"> </w:t>
      </w:r>
      <w:r w:rsidR="007C2E30">
        <w:t xml:space="preserve">og som ikke enkelt lar seg sammenligne og prise </w:t>
      </w:r>
      <w:r w:rsidR="00234616">
        <w:rPr>
          <w:rFonts w:cs="Arial"/>
          <w:color w:val="000000"/>
        </w:rPr>
        <w:t>kan bli avvist.</w:t>
      </w:r>
    </w:p>
    <w:p w14:paraId="3ED65BBF" w14:textId="184F0B92" w:rsidR="0078765D" w:rsidRPr="0078765D" w:rsidRDefault="0078765D" w:rsidP="0078765D">
      <w:pPr>
        <w:pStyle w:val="Overskrift1"/>
      </w:pPr>
      <w:r w:rsidRPr="0078765D">
        <w:t>Avvik nr.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7059"/>
      </w:tblGrid>
      <w:tr w:rsidR="0078765D" w:rsidRPr="00F46CF1" w14:paraId="0990840C" w14:textId="77777777" w:rsidTr="0078765D">
        <w:tc>
          <w:tcPr>
            <w:tcW w:w="1326" w:type="pct"/>
            <w:shd w:val="clear" w:color="auto" w:fill="F2F2F2" w:themeFill="background1" w:themeFillShade="F2"/>
          </w:tcPr>
          <w:p w14:paraId="7C68600E" w14:textId="77777777" w:rsidR="0078765D" w:rsidRPr="0078765D" w:rsidRDefault="0078765D" w:rsidP="0078765D">
            <w:pPr>
              <w:pStyle w:val="Brdtekst"/>
            </w:pPr>
            <w:r w:rsidRPr="0078765D">
              <w:t>Henvisning til dokument/bestemmelse:</w:t>
            </w:r>
          </w:p>
        </w:tc>
        <w:tc>
          <w:tcPr>
            <w:tcW w:w="3674" w:type="pct"/>
          </w:tcPr>
          <w:p w14:paraId="4B39F59E" w14:textId="318D2213" w:rsidR="0078765D" w:rsidRPr="0078765D" w:rsidRDefault="0078765D" w:rsidP="0078765D">
            <w:pPr>
              <w:pStyle w:val="Brdtekst"/>
            </w:pPr>
            <w:r>
              <w:t>(</w:t>
            </w:r>
            <w:r w:rsidRPr="0078765D">
              <w:t>Angi hvilket dokument/del i konkurransegrunnlaget avviket gjelder</w:t>
            </w:r>
            <w:r>
              <w:t>)</w:t>
            </w:r>
          </w:p>
        </w:tc>
      </w:tr>
      <w:tr w:rsidR="0078765D" w:rsidRPr="00F46CF1" w14:paraId="5E05016F" w14:textId="77777777" w:rsidTr="0078765D">
        <w:tc>
          <w:tcPr>
            <w:tcW w:w="1326" w:type="pct"/>
            <w:shd w:val="clear" w:color="auto" w:fill="F2F2F2" w:themeFill="background1" w:themeFillShade="F2"/>
          </w:tcPr>
          <w:p w14:paraId="08266514" w14:textId="77777777" w:rsidR="0078765D" w:rsidRPr="0078765D" w:rsidRDefault="0078765D" w:rsidP="0078765D">
            <w:pPr>
              <w:pStyle w:val="Brdtekst"/>
            </w:pPr>
            <w:r w:rsidRPr="0078765D">
              <w:t>Bestemmelsen lyder:</w:t>
            </w:r>
          </w:p>
        </w:tc>
        <w:tc>
          <w:tcPr>
            <w:tcW w:w="3674" w:type="pct"/>
          </w:tcPr>
          <w:p w14:paraId="440063E4" w14:textId="5F8CA46F" w:rsidR="0078765D" w:rsidRPr="0078765D" w:rsidRDefault="0078765D" w:rsidP="0078765D">
            <w:pPr>
              <w:pStyle w:val="Brdtekst"/>
            </w:pPr>
            <w:r>
              <w:t>(</w:t>
            </w:r>
            <w:r w:rsidRPr="0078765D">
              <w:t>Sett inn den konkrete teksten som avviket knytter seg til</w:t>
            </w:r>
            <w:r>
              <w:t>)</w:t>
            </w:r>
          </w:p>
        </w:tc>
      </w:tr>
      <w:tr w:rsidR="0078765D" w:rsidRPr="00F46CF1" w14:paraId="00C8DD8F" w14:textId="77777777" w:rsidTr="0078765D">
        <w:tc>
          <w:tcPr>
            <w:tcW w:w="1326" w:type="pct"/>
            <w:shd w:val="clear" w:color="auto" w:fill="F2F2F2" w:themeFill="background1" w:themeFillShade="F2"/>
          </w:tcPr>
          <w:p w14:paraId="0114F6D7" w14:textId="33550027" w:rsidR="0078765D" w:rsidRPr="0078765D" w:rsidRDefault="0078765D" w:rsidP="0078765D">
            <w:pPr>
              <w:pStyle w:val="Brdtekst"/>
            </w:pPr>
            <w:r>
              <w:t xml:space="preserve">Tekst </w:t>
            </w:r>
            <w:r w:rsidRPr="0078765D">
              <w:t>endre</w:t>
            </w:r>
            <w:r>
              <w:t>s</w:t>
            </w:r>
            <w:r w:rsidRPr="0078765D">
              <w:t xml:space="preserve"> til:</w:t>
            </w:r>
          </w:p>
        </w:tc>
        <w:tc>
          <w:tcPr>
            <w:tcW w:w="3674" w:type="pct"/>
          </w:tcPr>
          <w:p w14:paraId="1C4E3EB8" w14:textId="04CDA056" w:rsidR="0078765D" w:rsidRPr="0078765D" w:rsidRDefault="0078765D" w:rsidP="0078765D">
            <w:pPr>
              <w:pStyle w:val="Brdtekst"/>
            </w:pPr>
            <w:r>
              <w:t>(</w:t>
            </w:r>
            <w:r w:rsidRPr="0078765D">
              <w:t>Sett inn den tekst som foreslås å gjelde i stedet for gjeldende tekst</w:t>
            </w:r>
            <w:r>
              <w:t>)</w:t>
            </w:r>
          </w:p>
        </w:tc>
      </w:tr>
      <w:tr w:rsidR="0078765D" w:rsidRPr="00F46CF1" w14:paraId="0F17E18F" w14:textId="77777777" w:rsidTr="0078765D">
        <w:tc>
          <w:tcPr>
            <w:tcW w:w="1326" w:type="pct"/>
            <w:shd w:val="clear" w:color="auto" w:fill="F2F2F2" w:themeFill="background1" w:themeFillShade="F2"/>
          </w:tcPr>
          <w:p w14:paraId="34E86538" w14:textId="77777777" w:rsidR="0078765D" w:rsidRPr="0078765D" w:rsidRDefault="0078765D" w:rsidP="0078765D">
            <w:pPr>
              <w:pStyle w:val="Brdtekst"/>
            </w:pPr>
            <w:r w:rsidRPr="0078765D">
              <w:t>Begrunnelse for endring:</w:t>
            </w:r>
          </w:p>
        </w:tc>
        <w:tc>
          <w:tcPr>
            <w:tcW w:w="3674" w:type="pct"/>
          </w:tcPr>
          <w:p w14:paraId="527FE242" w14:textId="77777777" w:rsidR="0078765D" w:rsidRPr="00F46CF1" w:rsidRDefault="0078765D" w:rsidP="0078765D">
            <w:pPr>
              <w:pStyle w:val="Brdtekst"/>
            </w:pPr>
          </w:p>
        </w:tc>
      </w:tr>
      <w:tr w:rsidR="0078765D" w:rsidRPr="00F46CF1" w14:paraId="1C43750B" w14:textId="77777777" w:rsidTr="0078765D">
        <w:tc>
          <w:tcPr>
            <w:tcW w:w="1326" w:type="pct"/>
            <w:shd w:val="clear" w:color="auto" w:fill="F2F2F2" w:themeFill="background1" w:themeFillShade="F2"/>
          </w:tcPr>
          <w:p w14:paraId="2234EDCA" w14:textId="77777777" w:rsidR="0078765D" w:rsidRPr="0078765D" w:rsidRDefault="0078765D" w:rsidP="0078765D">
            <w:pPr>
              <w:pStyle w:val="Brdtekst"/>
            </w:pPr>
            <w:r w:rsidRPr="0078765D">
              <w:t>Konsekvens pris:</w:t>
            </w:r>
          </w:p>
        </w:tc>
        <w:tc>
          <w:tcPr>
            <w:tcW w:w="3674" w:type="pct"/>
          </w:tcPr>
          <w:p w14:paraId="639312C1" w14:textId="77777777" w:rsidR="0078765D" w:rsidRPr="00F46CF1" w:rsidRDefault="0078765D" w:rsidP="0078765D">
            <w:pPr>
              <w:pStyle w:val="Brdtekst"/>
            </w:pPr>
          </w:p>
        </w:tc>
      </w:tr>
      <w:tr w:rsidR="0078765D" w:rsidRPr="00F46CF1" w14:paraId="309F7FBD" w14:textId="77777777" w:rsidTr="0078765D">
        <w:tc>
          <w:tcPr>
            <w:tcW w:w="1326" w:type="pct"/>
            <w:shd w:val="clear" w:color="auto" w:fill="F2F2F2" w:themeFill="background1" w:themeFillShade="F2"/>
          </w:tcPr>
          <w:p w14:paraId="62EDF54B" w14:textId="77777777" w:rsidR="0078765D" w:rsidRPr="0078765D" w:rsidRDefault="0078765D" w:rsidP="0078765D">
            <w:pPr>
              <w:pStyle w:val="Brdtekst"/>
            </w:pPr>
            <w:r w:rsidRPr="0078765D">
              <w:t>Konsekvens fremdrift:</w:t>
            </w:r>
          </w:p>
        </w:tc>
        <w:tc>
          <w:tcPr>
            <w:tcW w:w="3674" w:type="pct"/>
          </w:tcPr>
          <w:p w14:paraId="5DE83754" w14:textId="77777777" w:rsidR="0078765D" w:rsidRPr="00F46CF1" w:rsidRDefault="0078765D" w:rsidP="0078765D">
            <w:pPr>
              <w:pStyle w:val="Brdtekst"/>
            </w:pPr>
          </w:p>
        </w:tc>
      </w:tr>
      <w:tr w:rsidR="0078765D" w:rsidRPr="00F46CF1" w14:paraId="163FA39C" w14:textId="77777777" w:rsidTr="0078765D">
        <w:tc>
          <w:tcPr>
            <w:tcW w:w="1326" w:type="pct"/>
            <w:shd w:val="clear" w:color="auto" w:fill="F2F2F2" w:themeFill="background1" w:themeFillShade="F2"/>
          </w:tcPr>
          <w:p w14:paraId="71F4308D" w14:textId="6007F2FE" w:rsidR="0078765D" w:rsidRPr="0078765D" w:rsidRDefault="0078765D" w:rsidP="0078765D">
            <w:pPr>
              <w:pStyle w:val="Brdtekst"/>
            </w:pPr>
            <w:r>
              <w:t>Andre</w:t>
            </w:r>
            <w:r w:rsidRPr="0078765D">
              <w:t xml:space="preserve"> kommentarer:</w:t>
            </w:r>
          </w:p>
        </w:tc>
        <w:tc>
          <w:tcPr>
            <w:tcW w:w="3674" w:type="pct"/>
          </w:tcPr>
          <w:p w14:paraId="3FF78895" w14:textId="77777777" w:rsidR="0078765D" w:rsidRPr="00F46CF1" w:rsidRDefault="0078765D" w:rsidP="0078765D">
            <w:pPr>
              <w:pStyle w:val="Brdtekst"/>
            </w:pPr>
          </w:p>
        </w:tc>
      </w:tr>
    </w:tbl>
    <w:p w14:paraId="71415C3B" w14:textId="559F0297" w:rsidR="0078765D" w:rsidRPr="0078765D" w:rsidRDefault="0078765D" w:rsidP="0078765D">
      <w:pPr>
        <w:pStyle w:val="Overskrift1"/>
      </w:pPr>
      <w:r w:rsidRPr="0078765D">
        <w:t xml:space="preserve">Avvik nr. </w:t>
      </w:r>
      <w: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7059"/>
      </w:tblGrid>
      <w:tr w:rsidR="0078765D" w:rsidRPr="00F46CF1" w14:paraId="1BBD32AA" w14:textId="77777777" w:rsidTr="00441A1C">
        <w:tc>
          <w:tcPr>
            <w:tcW w:w="1326" w:type="pct"/>
            <w:shd w:val="clear" w:color="auto" w:fill="F2F2F2" w:themeFill="background1" w:themeFillShade="F2"/>
          </w:tcPr>
          <w:p w14:paraId="737C2B0E" w14:textId="77777777" w:rsidR="0078765D" w:rsidRPr="0078765D" w:rsidRDefault="0078765D" w:rsidP="00441A1C">
            <w:pPr>
              <w:pStyle w:val="Brdtekst"/>
            </w:pPr>
            <w:r w:rsidRPr="0078765D">
              <w:t>Henvisning til dokument/bestemmelse:</w:t>
            </w:r>
          </w:p>
        </w:tc>
        <w:tc>
          <w:tcPr>
            <w:tcW w:w="3674" w:type="pct"/>
          </w:tcPr>
          <w:p w14:paraId="7D8CC061" w14:textId="77777777" w:rsidR="0078765D" w:rsidRPr="0078765D" w:rsidRDefault="0078765D" w:rsidP="00441A1C">
            <w:pPr>
              <w:pStyle w:val="Brdtekst"/>
            </w:pPr>
            <w:r>
              <w:t>(</w:t>
            </w:r>
            <w:r w:rsidRPr="0078765D">
              <w:t>Angi hvilket dokument/del i konkurransegrunnlaget avviket gjelder</w:t>
            </w:r>
            <w:r>
              <w:t>)</w:t>
            </w:r>
          </w:p>
        </w:tc>
      </w:tr>
      <w:tr w:rsidR="0078765D" w:rsidRPr="00F46CF1" w14:paraId="1A0A1F0F" w14:textId="77777777" w:rsidTr="00441A1C">
        <w:tc>
          <w:tcPr>
            <w:tcW w:w="1326" w:type="pct"/>
            <w:shd w:val="clear" w:color="auto" w:fill="F2F2F2" w:themeFill="background1" w:themeFillShade="F2"/>
          </w:tcPr>
          <w:p w14:paraId="444D6D1D" w14:textId="77777777" w:rsidR="0078765D" w:rsidRPr="0078765D" w:rsidRDefault="0078765D" w:rsidP="00441A1C">
            <w:pPr>
              <w:pStyle w:val="Brdtekst"/>
            </w:pPr>
            <w:r w:rsidRPr="0078765D">
              <w:t>Bestemmelsen lyder:</w:t>
            </w:r>
          </w:p>
        </w:tc>
        <w:tc>
          <w:tcPr>
            <w:tcW w:w="3674" w:type="pct"/>
          </w:tcPr>
          <w:p w14:paraId="695FC4B4" w14:textId="77777777" w:rsidR="0078765D" w:rsidRPr="0078765D" w:rsidRDefault="0078765D" w:rsidP="00441A1C">
            <w:pPr>
              <w:pStyle w:val="Brdtekst"/>
            </w:pPr>
            <w:r>
              <w:t>(</w:t>
            </w:r>
            <w:r w:rsidRPr="0078765D">
              <w:t>Sett inn den konkrete teksten som avviket knytter seg til</w:t>
            </w:r>
            <w:r>
              <w:t>)</w:t>
            </w:r>
          </w:p>
        </w:tc>
      </w:tr>
      <w:tr w:rsidR="0078765D" w:rsidRPr="00F46CF1" w14:paraId="0072183D" w14:textId="77777777" w:rsidTr="00441A1C">
        <w:tc>
          <w:tcPr>
            <w:tcW w:w="1326" w:type="pct"/>
            <w:shd w:val="clear" w:color="auto" w:fill="F2F2F2" w:themeFill="background1" w:themeFillShade="F2"/>
          </w:tcPr>
          <w:p w14:paraId="11564AFC" w14:textId="77777777" w:rsidR="0078765D" w:rsidRPr="0078765D" w:rsidRDefault="0078765D" w:rsidP="00441A1C">
            <w:pPr>
              <w:pStyle w:val="Brdtekst"/>
            </w:pPr>
            <w:r>
              <w:t xml:space="preserve">Tekst </w:t>
            </w:r>
            <w:r w:rsidRPr="0078765D">
              <w:t>endre</w:t>
            </w:r>
            <w:r>
              <w:t>s</w:t>
            </w:r>
            <w:r w:rsidRPr="0078765D">
              <w:t xml:space="preserve"> til:</w:t>
            </w:r>
          </w:p>
        </w:tc>
        <w:tc>
          <w:tcPr>
            <w:tcW w:w="3674" w:type="pct"/>
          </w:tcPr>
          <w:p w14:paraId="3687526E" w14:textId="77777777" w:rsidR="0078765D" w:rsidRPr="0078765D" w:rsidRDefault="0078765D" w:rsidP="00441A1C">
            <w:pPr>
              <w:pStyle w:val="Brdtekst"/>
            </w:pPr>
            <w:r>
              <w:t>(</w:t>
            </w:r>
            <w:r w:rsidRPr="0078765D">
              <w:t>Sett inn den tekst som foreslås å gjelde i stedet for gjeldende tekst</w:t>
            </w:r>
            <w:r>
              <w:t>)</w:t>
            </w:r>
          </w:p>
        </w:tc>
      </w:tr>
      <w:tr w:rsidR="0078765D" w:rsidRPr="00F46CF1" w14:paraId="061B69A1" w14:textId="77777777" w:rsidTr="00441A1C">
        <w:tc>
          <w:tcPr>
            <w:tcW w:w="1326" w:type="pct"/>
            <w:shd w:val="clear" w:color="auto" w:fill="F2F2F2" w:themeFill="background1" w:themeFillShade="F2"/>
          </w:tcPr>
          <w:p w14:paraId="34187A35" w14:textId="77777777" w:rsidR="0078765D" w:rsidRPr="0078765D" w:rsidRDefault="0078765D" w:rsidP="00441A1C">
            <w:pPr>
              <w:pStyle w:val="Brdtekst"/>
            </w:pPr>
            <w:r w:rsidRPr="0078765D">
              <w:t>Begrunnelse for endring:</w:t>
            </w:r>
          </w:p>
        </w:tc>
        <w:tc>
          <w:tcPr>
            <w:tcW w:w="3674" w:type="pct"/>
          </w:tcPr>
          <w:p w14:paraId="2A1516E0" w14:textId="77777777" w:rsidR="0078765D" w:rsidRPr="00F46CF1" w:rsidRDefault="0078765D" w:rsidP="00441A1C">
            <w:pPr>
              <w:pStyle w:val="Brdtekst"/>
            </w:pPr>
          </w:p>
        </w:tc>
      </w:tr>
      <w:tr w:rsidR="0078765D" w:rsidRPr="00F46CF1" w14:paraId="7D61FAD3" w14:textId="77777777" w:rsidTr="00441A1C">
        <w:tc>
          <w:tcPr>
            <w:tcW w:w="1326" w:type="pct"/>
            <w:shd w:val="clear" w:color="auto" w:fill="F2F2F2" w:themeFill="background1" w:themeFillShade="F2"/>
          </w:tcPr>
          <w:p w14:paraId="64B003F0" w14:textId="77777777" w:rsidR="0078765D" w:rsidRPr="0078765D" w:rsidRDefault="0078765D" w:rsidP="00441A1C">
            <w:pPr>
              <w:pStyle w:val="Brdtekst"/>
            </w:pPr>
            <w:r w:rsidRPr="0078765D">
              <w:t>Konsekvens pris:</w:t>
            </w:r>
          </w:p>
        </w:tc>
        <w:tc>
          <w:tcPr>
            <w:tcW w:w="3674" w:type="pct"/>
          </w:tcPr>
          <w:p w14:paraId="4F940A75" w14:textId="77777777" w:rsidR="0078765D" w:rsidRPr="00F46CF1" w:rsidRDefault="0078765D" w:rsidP="00441A1C">
            <w:pPr>
              <w:pStyle w:val="Brdtekst"/>
            </w:pPr>
          </w:p>
        </w:tc>
      </w:tr>
      <w:tr w:rsidR="0078765D" w:rsidRPr="00F46CF1" w14:paraId="6E2B2770" w14:textId="77777777" w:rsidTr="00441A1C">
        <w:tc>
          <w:tcPr>
            <w:tcW w:w="1326" w:type="pct"/>
            <w:shd w:val="clear" w:color="auto" w:fill="F2F2F2" w:themeFill="background1" w:themeFillShade="F2"/>
          </w:tcPr>
          <w:p w14:paraId="32E06611" w14:textId="77777777" w:rsidR="0078765D" w:rsidRPr="0078765D" w:rsidRDefault="0078765D" w:rsidP="00441A1C">
            <w:pPr>
              <w:pStyle w:val="Brdtekst"/>
            </w:pPr>
            <w:r w:rsidRPr="0078765D">
              <w:t>Konsekvens fremdrift:</w:t>
            </w:r>
          </w:p>
        </w:tc>
        <w:tc>
          <w:tcPr>
            <w:tcW w:w="3674" w:type="pct"/>
          </w:tcPr>
          <w:p w14:paraId="65B865ED" w14:textId="77777777" w:rsidR="0078765D" w:rsidRPr="00F46CF1" w:rsidRDefault="0078765D" w:rsidP="00441A1C">
            <w:pPr>
              <w:pStyle w:val="Brdtekst"/>
            </w:pPr>
          </w:p>
        </w:tc>
      </w:tr>
      <w:tr w:rsidR="0078765D" w:rsidRPr="00F46CF1" w14:paraId="66FD5876" w14:textId="77777777" w:rsidTr="00441A1C">
        <w:tc>
          <w:tcPr>
            <w:tcW w:w="1326" w:type="pct"/>
            <w:shd w:val="clear" w:color="auto" w:fill="F2F2F2" w:themeFill="background1" w:themeFillShade="F2"/>
          </w:tcPr>
          <w:p w14:paraId="0894D493" w14:textId="2C91D081" w:rsidR="0078765D" w:rsidRPr="0078765D" w:rsidRDefault="0078765D" w:rsidP="00441A1C">
            <w:pPr>
              <w:pStyle w:val="Brdtekst"/>
            </w:pPr>
            <w:r>
              <w:t>Andre</w:t>
            </w:r>
            <w:r w:rsidRPr="0078765D">
              <w:t xml:space="preserve"> kommentarer:</w:t>
            </w:r>
          </w:p>
        </w:tc>
        <w:tc>
          <w:tcPr>
            <w:tcW w:w="3674" w:type="pct"/>
          </w:tcPr>
          <w:p w14:paraId="50ABB9A2" w14:textId="77777777" w:rsidR="0078765D" w:rsidRPr="00F46CF1" w:rsidRDefault="0078765D" w:rsidP="00441A1C">
            <w:pPr>
              <w:pStyle w:val="Brdtekst"/>
            </w:pPr>
          </w:p>
        </w:tc>
      </w:tr>
    </w:tbl>
    <w:p w14:paraId="11F0096C" w14:textId="14A47EF9" w:rsidR="002F6173" w:rsidRDefault="0078765D" w:rsidP="002F6173">
      <w:pPr>
        <w:pStyle w:val="Brdtekst"/>
      </w:pPr>
      <w:r>
        <w:t>(Antall avvik kan utvides ved behov)</w:t>
      </w:r>
    </w:p>
    <w:p w14:paraId="0A93684F" w14:textId="77777777" w:rsidR="005D6926" w:rsidRDefault="005D6926" w:rsidP="005D6926">
      <w:pPr>
        <w:pStyle w:val="Brdtekst"/>
      </w:pPr>
    </w:p>
    <w:p w14:paraId="4B8BDEE4" w14:textId="60146C81" w:rsidR="005D6926" w:rsidRPr="002F6173" w:rsidRDefault="005D6926" w:rsidP="005D6926">
      <w:pPr>
        <w:pStyle w:val="Brdtekst"/>
      </w:pPr>
      <w:r w:rsidRPr="0025256C">
        <w:t>Må undertegnes av person som har tilbyders signaturfullmakt</w:t>
      </w:r>
      <w: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83"/>
        <w:gridCol w:w="5099"/>
      </w:tblGrid>
      <w:tr w:rsidR="005D6926" w:rsidRPr="00D3710A" w14:paraId="309E90AF" w14:textId="77777777" w:rsidTr="00743B8D">
        <w:trPr>
          <w:trHeight w:val="425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2B95A" w14:textId="77777777" w:rsidR="005D6926" w:rsidRPr="00D3710A" w:rsidRDefault="005D6926" w:rsidP="00743B8D">
            <w:bookmarkStart w:id="0" w:name="_Hlk153400052"/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DBD9A72" w14:textId="77777777" w:rsidR="005D6926" w:rsidRPr="00D3710A" w:rsidRDefault="005D6926" w:rsidP="00743B8D"/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ADEB4" w14:textId="77777777" w:rsidR="005D6926" w:rsidRPr="00D3710A" w:rsidRDefault="005D6926" w:rsidP="00743B8D"/>
        </w:tc>
      </w:tr>
      <w:tr w:rsidR="005D6926" w:rsidRPr="00D3710A" w14:paraId="7C03576F" w14:textId="77777777" w:rsidTr="00743B8D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2155A0" w14:textId="77777777" w:rsidR="005D6926" w:rsidRPr="00D3710A" w:rsidRDefault="005D6926" w:rsidP="00743B8D">
            <w:r w:rsidRPr="00D3710A">
              <w:t>Sted og dato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hideMark/>
          </w:tcPr>
          <w:p w14:paraId="6FDEC2F9" w14:textId="77777777" w:rsidR="005D6926" w:rsidRPr="00D3710A" w:rsidRDefault="005D6926" w:rsidP="00743B8D"/>
        </w:tc>
        <w:tc>
          <w:tcPr>
            <w:tcW w:w="50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EAC138" w14:textId="77777777" w:rsidR="005D6926" w:rsidRPr="00D3710A" w:rsidRDefault="005D6926" w:rsidP="00743B8D">
            <w:r w:rsidRPr="00D3710A">
              <w:t xml:space="preserve">Signatur </w:t>
            </w:r>
          </w:p>
        </w:tc>
      </w:tr>
      <w:tr w:rsidR="005D6926" w:rsidRPr="00D3710A" w14:paraId="6866D231" w14:textId="77777777" w:rsidTr="00743B8D">
        <w:tc>
          <w:tcPr>
            <w:tcW w:w="3828" w:type="dxa"/>
          </w:tcPr>
          <w:p w14:paraId="273E3237" w14:textId="77777777" w:rsidR="005D6926" w:rsidRPr="00D3710A" w:rsidRDefault="005D6926" w:rsidP="00743B8D"/>
        </w:tc>
        <w:tc>
          <w:tcPr>
            <w:tcW w:w="283" w:type="dxa"/>
          </w:tcPr>
          <w:p w14:paraId="1819293F" w14:textId="77777777" w:rsidR="005D6926" w:rsidRPr="00D3710A" w:rsidRDefault="005D6926" w:rsidP="00743B8D"/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01162" w14:textId="77777777" w:rsidR="005D6926" w:rsidRDefault="005D6926" w:rsidP="00743B8D"/>
          <w:p w14:paraId="52B7989E" w14:textId="77777777" w:rsidR="005D6926" w:rsidRPr="00D3710A" w:rsidRDefault="005D6926" w:rsidP="00743B8D"/>
        </w:tc>
      </w:tr>
      <w:tr w:rsidR="005D6926" w:rsidRPr="00D3710A" w14:paraId="7E3CD2DA" w14:textId="77777777" w:rsidTr="00743B8D">
        <w:trPr>
          <w:trHeight w:val="303"/>
        </w:trPr>
        <w:tc>
          <w:tcPr>
            <w:tcW w:w="3828" w:type="dxa"/>
          </w:tcPr>
          <w:p w14:paraId="4B9A981D" w14:textId="77777777" w:rsidR="005D6926" w:rsidRPr="00D3710A" w:rsidRDefault="005D6926" w:rsidP="00743B8D"/>
        </w:tc>
        <w:tc>
          <w:tcPr>
            <w:tcW w:w="283" w:type="dxa"/>
          </w:tcPr>
          <w:p w14:paraId="04CA631C" w14:textId="77777777" w:rsidR="005D6926" w:rsidRPr="00D3710A" w:rsidRDefault="005D6926" w:rsidP="00743B8D"/>
        </w:tc>
        <w:tc>
          <w:tcPr>
            <w:tcW w:w="5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48E317" w14:textId="77777777" w:rsidR="005D6926" w:rsidRPr="00D3710A" w:rsidRDefault="005D6926" w:rsidP="00743B8D">
            <w:r w:rsidRPr="00D3710A">
              <w:t>Navn med blokkbokstaver</w:t>
            </w:r>
          </w:p>
        </w:tc>
      </w:tr>
      <w:bookmarkEnd w:id="0"/>
    </w:tbl>
    <w:p w14:paraId="119C125C" w14:textId="77777777" w:rsidR="0078765D" w:rsidRPr="002F6173" w:rsidRDefault="0078765D" w:rsidP="005D6926">
      <w:pPr>
        <w:pStyle w:val="Brdtekst"/>
      </w:pPr>
    </w:p>
    <w:sectPr w:rsidR="0078765D" w:rsidRPr="002F6173" w:rsidSect="00370FB4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type w:val="continuous"/>
      <w:pgSz w:w="11907" w:h="16840" w:code="9"/>
      <w:pgMar w:top="1418" w:right="850" w:bottom="1134" w:left="1440" w:header="652" w:footer="487" w:gutter="0"/>
      <w:paperSrc w:first="15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BB11" w14:textId="77777777" w:rsidR="00F9081E" w:rsidRDefault="00F9081E" w:rsidP="00C900B5">
      <w:r>
        <w:separator/>
      </w:r>
    </w:p>
  </w:endnote>
  <w:endnote w:type="continuationSeparator" w:id="0">
    <w:p w14:paraId="65D3AB5D" w14:textId="77777777" w:rsidR="00F9081E" w:rsidRDefault="00F9081E" w:rsidP="00C9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8088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B2CC76" w14:textId="77777777" w:rsidR="00C900B5" w:rsidRPr="009558B7" w:rsidRDefault="001C1E9F" w:rsidP="009558B7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9558B7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DF1D51">
          <w:rPr>
            <w:noProof/>
            <w:sz w:val="18"/>
          </w:rPr>
          <w:t>2</w:t>
        </w:r>
        <w:r w:rsidRPr="00613E73">
          <w:rPr>
            <w:sz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8112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FBA328" w14:textId="77777777" w:rsidR="00FD0B4D" w:rsidRDefault="001C1E9F" w:rsidP="00FD0B4D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FD0B4D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8C2867">
          <w:rPr>
            <w:noProof/>
            <w:sz w:val="18"/>
          </w:rPr>
          <w:t>1</w:t>
        </w:r>
        <w:r w:rsidRPr="00613E73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62E7" w14:textId="77777777" w:rsidR="00F9081E" w:rsidRDefault="00F9081E" w:rsidP="00C900B5">
      <w:r>
        <w:separator/>
      </w:r>
    </w:p>
  </w:footnote>
  <w:footnote w:type="continuationSeparator" w:id="0">
    <w:p w14:paraId="706A7FF6" w14:textId="77777777" w:rsidR="00F9081E" w:rsidRDefault="00F9081E" w:rsidP="00C9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D187" w14:textId="73521470" w:rsidR="00FD0B4D" w:rsidRPr="00370FB4" w:rsidRDefault="00370FB4" w:rsidP="00370FB4">
    <w:pPr>
      <w:pStyle w:val="Topptekst"/>
    </w:pPr>
    <w:r>
      <w:rPr>
        <w:noProof/>
      </w:rPr>
      <w:t>Vedlegg I-</w:t>
    </w:r>
    <w:r w:rsidR="0078765D">
      <w:rPr>
        <w:noProof/>
      </w:rPr>
      <w:t>3</w:t>
    </w:r>
    <w:r>
      <w:rPr>
        <w:noProof/>
      </w:rPr>
      <w:t xml:space="preserve">: </w:t>
    </w:r>
    <w:r w:rsidR="0078765D">
      <w:rPr>
        <w:noProof/>
      </w:rPr>
      <w:t>Tilbyders avvik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1357" w14:textId="1B8FCD05" w:rsidR="00C900B5" w:rsidRPr="00DF4AAF" w:rsidRDefault="00C900B5" w:rsidP="00370FB4">
    <w:pPr>
      <w:jc w:val="right"/>
    </w:pPr>
    <w:r>
      <w:rPr>
        <w:noProof/>
      </w:rPr>
      <w:tab/>
    </w:r>
    <w:r>
      <w:rPr>
        <w:noProof/>
      </w:rPr>
      <w:tab/>
    </w:r>
    <w:r w:rsidR="00F9081E">
      <w:rPr>
        <w:noProof/>
      </w:rPr>
      <w:t>Vedlegg I-1: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91F1F"/>
    <w:multiLevelType w:val="hybridMultilevel"/>
    <w:tmpl w:val="0EE6E45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524F7"/>
    <w:multiLevelType w:val="singleLevel"/>
    <w:tmpl w:val="97C4D0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62ED7703"/>
    <w:multiLevelType w:val="singleLevel"/>
    <w:tmpl w:val="4F3C2428"/>
    <w:lvl w:ilvl="0">
      <w:start w:val="1"/>
      <w:numFmt w:val="decimal"/>
      <w:pStyle w:val="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39877FA"/>
    <w:multiLevelType w:val="singleLevel"/>
    <w:tmpl w:val="D75C617C"/>
    <w:lvl w:ilvl="0">
      <w:start w:val="1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AC96974"/>
    <w:multiLevelType w:val="singleLevel"/>
    <w:tmpl w:val="1636803E"/>
    <w:lvl w:ilvl="0">
      <w:start w:val="2"/>
      <w:numFmt w:val="decimal"/>
      <w:pStyle w:val="Numm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3AD08E9"/>
    <w:multiLevelType w:val="singleLevel"/>
    <w:tmpl w:val="0E90FA16"/>
    <w:lvl w:ilvl="0">
      <w:start w:val="1"/>
      <w:numFmt w:val="bullet"/>
      <w:pStyle w:val="Ku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0663121">
    <w:abstractNumId w:val="1"/>
  </w:num>
  <w:num w:numId="2" w16cid:durableId="19970854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9501201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829249154">
    <w:abstractNumId w:val="5"/>
  </w:num>
  <w:num w:numId="5" w16cid:durableId="1513568279">
    <w:abstractNumId w:val="3"/>
  </w:num>
  <w:num w:numId="6" w16cid:durableId="1697465064">
    <w:abstractNumId w:val="2"/>
  </w:num>
  <w:num w:numId="7" w16cid:durableId="141624155">
    <w:abstractNumId w:val="4"/>
  </w:num>
  <w:num w:numId="8" w16cid:durableId="75519681">
    <w:abstractNumId w:val="2"/>
    <w:lvlOverride w:ilvl="0">
      <w:startOverride w:val="1"/>
    </w:lvlOverride>
  </w:num>
  <w:num w:numId="9" w16cid:durableId="1881016559">
    <w:abstractNumId w:val="4"/>
    <w:lvlOverride w:ilvl="0">
      <w:startOverride w:val="2"/>
    </w:lvlOverride>
  </w:num>
  <w:num w:numId="10" w16cid:durableId="169700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1E"/>
    <w:rsid w:val="000562BE"/>
    <w:rsid w:val="00061F67"/>
    <w:rsid w:val="00063C56"/>
    <w:rsid w:val="00113BCC"/>
    <w:rsid w:val="00162517"/>
    <w:rsid w:val="00173340"/>
    <w:rsid w:val="001871DC"/>
    <w:rsid w:val="001C1E9F"/>
    <w:rsid w:val="00234616"/>
    <w:rsid w:val="002452DA"/>
    <w:rsid w:val="002643E8"/>
    <w:rsid w:val="002F6173"/>
    <w:rsid w:val="003468DF"/>
    <w:rsid w:val="003556D0"/>
    <w:rsid w:val="00370FB4"/>
    <w:rsid w:val="00413FC2"/>
    <w:rsid w:val="004369E9"/>
    <w:rsid w:val="00450C2B"/>
    <w:rsid w:val="004813FC"/>
    <w:rsid w:val="004D32A9"/>
    <w:rsid w:val="00513AD0"/>
    <w:rsid w:val="00516C72"/>
    <w:rsid w:val="00534CF9"/>
    <w:rsid w:val="005D6926"/>
    <w:rsid w:val="006E12E9"/>
    <w:rsid w:val="0078765D"/>
    <w:rsid w:val="007C2E30"/>
    <w:rsid w:val="00896DA5"/>
    <w:rsid w:val="008C2867"/>
    <w:rsid w:val="009558B7"/>
    <w:rsid w:val="00963C9A"/>
    <w:rsid w:val="00966582"/>
    <w:rsid w:val="009705B5"/>
    <w:rsid w:val="00996E3E"/>
    <w:rsid w:val="00A6002D"/>
    <w:rsid w:val="00B1293D"/>
    <w:rsid w:val="00B47D1D"/>
    <w:rsid w:val="00B759CB"/>
    <w:rsid w:val="00C45E7D"/>
    <w:rsid w:val="00C900B5"/>
    <w:rsid w:val="00CE2F34"/>
    <w:rsid w:val="00D87EBF"/>
    <w:rsid w:val="00D92ACB"/>
    <w:rsid w:val="00DF1D51"/>
    <w:rsid w:val="00DF4AAF"/>
    <w:rsid w:val="00F05737"/>
    <w:rsid w:val="00F9081E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BB01EEA"/>
  <w15:docId w15:val="{D5F9258B-824C-478E-B62F-5C104F07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340"/>
    <w:rPr>
      <w:rFonts w:ascii="Arial" w:hAnsi="Arial"/>
    </w:rPr>
  </w:style>
  <w:style w:type="paragraph" w:styleId="Overskrift1">
    <w:name w:val="heading 1"/>
    <w:basedOn w:val="Normal"/>
    <w:next w:val="Overskrift2"/>
    <w:link w:val="Overskrift1Tegn"/>
    <w:uiPriority w:val="9"/>
    <w:qFormat/>
    <w:rsid w:val="009705B5"/>
    <w:pPr>
      <w:spacing w:before="480"/>
      <w:outlineLvl w:val="0"/>
    </w:pPr>
    <w:rPr>
      <w:b/>
      <w:sz w:val="24"/>
    </w:rPr>
  </w:style>
  <w:style w:type="paragraph" w:styleId="Overskrift2">
    <w:name w:val="heading 2"/>
    <w:basedOn w:val="Normal"/>
    <w:next w:val="Brdtekst"/>
    <w:uiPriority w:val="9"/>
    <w:qFormat/>
    <w:rsid w:val="009705B5"/>
    <w:pPr>
      <w:keepNext/>
      <w:spacing w:before="360"/>
      <w:ind w:left="709" w:hanging="709"/>
      <w:outlineLvl w:val="1"/>
    </w:pPr>
    <w:rPr>
      <w:b/>
    </w:rPr>
  </w:style>
  <w:style w:type="paragraph" w:styleId="Overskrift3">
    <w:name w:val="heading 3"/>
    <w:basedOn w:val="Normal"/>
    <w:next w:val="Brdtekst"/>
    <w:uiPriority w:val="9"/>
    <w:qFormat/>
    <w:rsid w:val="006E12E9"/>
    <w:pPr>
      <w:keepNext/>
      <w:spacing w:before="420"/>
      <w:ind w:left="709" w:hanging="709"/>
      <w:outlineLvl w:val="2"/>
    </w:pPr>
  </w:style>
  <w:style w:type="paragraph" w:styleId="Overskrift4">
    <w:name w:val="heading 4"/>
    <w:basedOn w:val="Normal"/>
    <w:next w:val="Brdtekst"/>
    <w:uiPriority w:val="9"/>
    <w:qFormat/>
    <w:rsid w:val="006E12E9"/>
    <w:pPr>
      <w:keepNext/>
      <w:spacing w:before="360"/>
      <w:outlineLvl w:val="3"/>
    </w:pPr>
    <w:rPr>
      <w:b/>
    </w:rPr>
  </w:style>
  <w:style w:type="paragraph" w:styleId="Overskrift5">
    <w:name w:val="heading 5"/>
    <w:basedOn w:val="Overskrift4"/>
    <w:next w:val="Brdtekst"/>
    <w:uiPriority w:val="9"/>
    <w:qFormat/>
    <w:rsid w:val="006E12E9"/>
    <w:pPr>
      <w:outlineLvl w:val="4"/>
    </w:pPr>
    <w:rPr>
      <w:b w:val="0"/>
      <w:u w:val="singl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8765D"/>
    <w:pPr>
      <w:keepNext/>
      <w:keepLines/>
      <w:spacing w:before="40" w:line="276" w:lineRule="auto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8765D"/>
    <w:pPr>
      <w:keepNext/>
      <w:keepLines/>
      <w:spacing w:before="4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8765D"/>
    <w:pPr>
      <w:keepNext/>
      <w:keepLines/>
      <w:spacing w:before="4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8765D"/>
    <w:pPr>
      <w:keepNext/>
      <w:keepLines/>
      <w:spacing w:before="4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qFormat/>
    <w:rsid w:val="006E12E9"/>
    <w:pPr>
      <w:spacing w:before="240"/>
    </w:pPr>
  </w:style>
  <w:style w:type="paragraph" w:styleId="Sluttnotetekst">
    <w:name w:val="endnote text"/>
    <w:basedOn w:val="Normal"/>
    <w:semiHidden/>
    <w:rsid w:val="006E12E9"/>
  </w:style>
  <w:style w:type="paragraph" w:styleId="Bunntekst">
    <w:name w:val="footer"/>
    <w:basedOn w:val="Normal"/>
    <w:link w:val="BunntekstTegn"/>
    <w:uiPriority w:val="99"/>
    <w:rsid w:val="006E12E9"/>
    <w:pPr>
      <w:tabs>
        <w:tab w:val="center" w:pos="4252"/>
        <w:tab w:val="right" w:pos="8504"/>
      </w:tabs>
    </w:pPr>
  </w:style>
  <w:style w:type="paragraph" w:styleId="Topptekst">
    <w:name w:val="header"/>
    <w:basedOn w:val="Normal"/>
    <w:rsid w:val="006E12E9"/>
    <w:pPr>
      <w:tabs>
        <w:tab w:val="center" w:pos="4819"/>
        <w:tab w:val="right" w:pos="9071"/>
      </w:tabs>
    </w:pPr>
  </w:style>
  <w:style w:type="paragraph" w:styleId="Vanliginnrykk">
    <w:name w:val="Normal Indent"/>
    <w:basedOn w:val="Normal"/>
    <w:rsid w:val="006E12E9"/>
    <w:pPr>
      <w:spacing w:before="240"/>
      <w:ind w:left="720"/>
    </w:pPr>
  </w:style>
  <w:style w:type="paragraph" w:customStyle="1" w:styleId="TabellOverskrift">
    <w:name w:val="TabellOverskrift"/>
    <w:basedOn w:val="Normal"/>
    <w:next w:val="Normal"/>
    <w:rsid w:val="006E12E9"/>
    <w:pPr>
      <w:keepNext/>
      <w:spacing w:before="240" w:after="120"/>
    </w:pPr>
    <w:rPr>
      <w:i/>
    </w:rPr>
  </w:style>
  <w:style w:type="paragraph" w:customStyle="1" w:styleId="Tabell">
    <w:name w:val="Tabell"/>
    <w:basedOn w:val="Brdtekst"/>
    <w:next w:val="Normal"/>
    <w:rsid w:val="006E12E9"/>
    <w:pPr>
      <w:keepNext/>
      <w:spacing w:after="120"/>
    </w:pPr>
    <w:rPr>
      <w:rFonts w:ascii="Times New Roman" w:hAnsi="Times New Roman"/>
      <w:i/>
    </w:rPr>
  </w:style>
  <w:style w:type="paragraph" w:styleId="Tittel">
    <w:name w:val="Title"/>
    <w:basedOn w:val="Brdtekst"/>
    <w:qFormat/>
    <w:rsid w:val="006E12E9"/>
    <w:pPr>
      <w:framePr w:h="1968" w:wrap="around" w:vAnchor="page" w:hAnchor="margin" w:xAlign="center" w:y="10207"/>
      <w:jc w:val="center"/>
    </w:pPr>
    <w:rPr>
      <w:b/>
      <w:caps/>
    </w:rPr>
  </w:style>
  <w:style w:type="paragraph" w:styleId="Liste">
    <w:name w:val="List"/>
    <w:basedOn w:val="Brdtekst"/>
    <w:rsid w:val="006E12E9"/>
    <w:pPr>
      <w:keepNext/>
      <w:spacing w:before="0"/>
      <w:ind w:left="714" w:hanging="357"/>
    </w:pPr>
  </w:style>
  <w:style w:type="paragraph" w:customStyle="1" w:styleId="Vedleggsliste">
    <w:name w:val="Vedleggsliste"/>
    <w:basedOn w:val="Normal"/>
    <w:next w:val="Normal"/>
    <w:rsid w:val="006E12E9"/>
    <w:pPr>
      <w:tabs>
        <w:tab w:val="left" w:pos="1134"/>
      </w:tabs>
      <w:spacing w:before="240"/>
      <w:ind w:left="1134" w:hanging="1134"/>
    </w:pPr>
  </w:style>
  <w:style w:type="character" w:styleId="Hyperkobling">
    <w:name w:val="Hyperlink"/>
    <w:basedOn w:val="Standardskriftforavsnitt"/>
    <w:rsid w:val="006E12E9"/>
    <w:rPr>
      <w:color w:val="0000FF"/>
      <w:u w:val="single"/>
    </w:rPr>
  </w:style>
  <w:style w:type="paragraph" w:customStyle="1" w:styleId="Footer1">
    <w:name w:val="Footer1"/>
    <w:basedOn w:val="Bunntekst"/>
    <w:next w:val="Bunntekst"/>
    <w:rsid w:val="006E12E9"/>
    <w:rPr>
      <w:b/>
      <w:caps/>
      <w:spacing w:val="20"/>
      <w:sz w:val="12"/>
    </w:rPr>
  </w:style>
  <w:style w:type="paragraph" w:styleId="Bildetekst">
    <w:name w:val="caption"/>
    <w:basedOn w:val="Normal"/>
    <w:next w:val="Normal"/>
    <w:qFormat/>
    <w:rsid w:val="006E12E9"/>
    <w:pPr>
      <w:spacing w:before="120" w:after="120"/>
    </w:pPr>
    <w:rPr>
      <w:b/>
    </w:rPr>
  </w:style>
  <w:style w:type="character" w:styleId="Sidetall">
    <w:name w:val="page number"/>
    <w:basedOn w:val="Standardskriftforavsnitt"/>
    <w:rsid w:val="006E12E9"/>
  </w:style>
  <w:style w:type="paragraph" w:customStyle="1" w:styleId="Avsendertekstblokk">
    <w:name w:val="Avsender_tekstblokk"/>
    <w:basedOn w:val="Normal"/>
    <w:rsid w:val="006E12E9"/>
    <w:pPr>
      <w:framePr w:w="2268" w:h="2268" w:hRule="exact" w:wrap="around" w:vAnchor="page" w:hAnchor="page" w:x="8790" w:y="1986"/>
    </w:pPr>
  </w:style>
  <w:style w:type="paragraph" w:styleId="Undertittel">
    <w:name w:val="Subtitle"/>
    <w:basedOn w:val="Normal"/>
    <w:next w:val="Normal"/>
    <w:qFormat/>
    <w:rsid w:val="006E12E9"/>
    <w:pPr>
      <w:spacing w:after="60"/>
    </w:pPr>
    <w:rPr>
      <w:b/>
      <w:noProof/>
      <w:sz w:val="24"/>
    </w:rPr>
  </w:style>
  <w:style w:type="paragraph" w:customStyle="1" w:styleId="Topptekstlinje1">
    <w:name w:val="Topptekst_linje_1"/>
    <w:rsid w:val="006E12E9"/>
    <w:pPr>
      <w:spacing w:before="120" w:after="60"/>
    </w:pPr>
    <w:rPr>
      <w:rFonts w:ascii="Arial Narrow" w:hAnsi="Arial Narrow"/>
      <w:b/>
      <w:noProof/>
      <w:sz w:val="18"/>
    </w:rPr>
  </w:style>
  <w:style w:type="paragraph" w:customStyle="1" w:styleId="Brevtittel">
    <w:name w:val="Brevtittel"/>
    <w:basedOn w:val="Undertittel"/>
    <w:rsid w:val="006E12E9"/>
    <w:pPr>
      <w:spacing w:before="360"/>
    </w:pPr>
    <w:rPr>
      <w:smallCaps/>
      <w:noProof w:val="0"/>
      <w:sz w:val="28"/>
    </w:rPr>
  </w:style>
  <w:style w:type="paragraph" w:customStyle="1" w:styleId="Topptekstlinje2">
    <w:name w:val="Topptekst_linje_2"/>
    <w:basedOn w:val="Normal"/>
    <w:rsid w:val="006E12E9"/>
    <w:rPr>
      <w:noProof/>
      <w:sz w:val="18"/>
    </w:rPr>
  </w:style>
  <w:style w:type="paragraph" w:styleId="Underskrift">
    <w:name w:val="Signature"/>
    <w:basedOn w:val="Normal"/>
    <w:rsid w:val="006E12E9"/>
    <w:pPr>
      <w:spacing w:before="480"/>
    </w:pPr>
  </w:style>
  <w:style w:type="paragraph" w:customStyle="1" w:styleId="Firma">
    <w:name w:val="Firma"/>
    <w:basedOn w:val="Bunntekst"/>
    <w:rsid w:val="006E12E9"/>
    <w:rPr>
      <w:sz w:val="12"/>
    </w:rPr>
  </w:style>
  <w:style w:type="paragraph" w:customStyle="1" w:styleId="Kule">
    <w:name w:val="Kule"/>
    <w:basedOn w:val="Brdtekst"/>
    <w:next w:val="Kule1"/>
    <w:rsid w:val="006E12E9"/>
    <w:pPr>
      <w:numPr>
        <w:numId w:val="4"/>
      </w:numPr>
    </w:pPr>
  </w:style>
  <w:style w:type="paragraph" w:customStyle="1" w:styleId="Kule1">
    <w:name w:val="Kule 1"/>
    <w:basedOn w:val="Kule"/>
    <w:rsid w:val="006E12E9"/>
    <w:pPr>
      <w:numPr>
        <w:numId w:val="5"/>
      </w:numPr>
      <w:spacing w:before="60"/>
    </w:pPr>
  </w:style>
  <w:style w:type="paragraph" w:customStyle="1" w:styleId="Nummer">
    <w:name w:val="Nummer"/>
    <w:basedOn w:val="Brdtekst"/>
    <w:next w:val="Nummer1"/>
    <w:rsid w:val="006E12E9"/>
    <w:pPr>
      <w:numPr>
        <w:numId w:val="6"/>
      </w:numPr>
    </w:pPr>
  </w:style>
  <w:style w:type="paragraph" w:customStyle="1" w:styleId="Nummer1">
    <w:name w:val="Nummer 1"/>
    <w:basedOn w:val="Nummer"/>
    <w:rsid w:val="006E12E9"/>
    <w:pPr>
      <w:numPr>
        <w:numId w:val="7"/>
      </w:numPr>
      <w:spacing w:before="60"/>
    </w:pPr>
  </w:style>
  <w:style w:type="paragraph" w:customStyle="1" w:styleId="NormalTabell">
    <w:name w:val="NormalTabell"/>
    <w:basedOn w:val="Normal"/>
    <w:rsid w:val="006E12E9"/>
    <w:pPr>
      <w:keepNext/>
      <w:spacing w:before="20" w:after="2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900B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00B5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C900B5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FD0B4D"/>
    <w:rPr>
      <w:rFonts w:ascii="Arial" w:hAnsi="Arial"/>
      <w:sz w:val="22"/>
    </w:rPr>
  </w:style>
  <w:style w:type="paragraph" w:customStyle="1" w:styleId="Refbrev">
    <w:name w:val="Ref_brev"/>
    <w:basedOn w:val="Normal"/>
    <w:qFormat/>
    <w:rsid w:val="008C2867"/>
    <w:rPr>
      <w:sz w:val="14"/>
    </w:rPr>
  </w:style>
  <w:style w:type="table" w:styleId="Tabellrutenett">
    <w:name w:val="Table Grid"/>
    <w:basedOn w:val="Vanligtabell"/>
    <w:uiPriority w:val="59"/>
    <w:rsid w:val="00F9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rsid w:val="00996E3E"/>
    <w:rPr>
      <w:rFonts w:ascii="Arial" w:hAnsi="Arial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8765D"/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8765D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876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876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8765D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0_Kontor\Maler\Office\Aprova_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448816E95B4BF2A303110B26F0774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8C1EAD6-03A1-422C-B4CF-841284C48FF8}"/>
      </w:docPartPr>
      <w:docPartBody>
        <w:p w:rsidR="00BF29C6" w:rsidRDefault="00BF29C6">
          <w:pPr>
            <w:pStyle w:val="84448816E95B4BF2A303110B26F0774A"/>
          </w:pPr>
          <w:r w:rsidRPr="0003113E">
            <w:rPr>
              <w:rStyle w:val="Plassholderteks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C6"/>
    <w:rsid w:val="00516C72"/>
    <w:rsid w:val="00B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84448816E95B4BF2A303110B26F0774A">
    <w:name w:val="84448816E95B4BF2A303110B26F077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2016-01-15T00:00:00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Aprova_brev.dotx</Template>
  <TotalTime>97</TotalTime>
  <Pages>1</Pages>
  <Words>182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TILBUDSBREV</vt:lpstr>
      <vt:lpstr>«firma1»</vt:lpstr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Tilbyders avvik</dc:title>
  <dc:creator>Kristian Johnsen</dc:creator>
  <cp:keywords/>
  <cp:lastModifiedBy>Per Espen Dahle</cp:lastModifiedBy>
  <cp:revision>19</cp:revision>
  <cp:lastPrinted>2010-05-06T09:56:00Z</cp:lastPrinted>
  <dcterms:created xsi:type="dcterms:W3CDTF">2023-12-07T17:06:00Z</dcterms:created>
  <dcterms:modified xsi:type="dcterms:W3CDTF">2025-02-12T14:06:00Z</dcterms:modified>
</cp:coreProperties>
</file>